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442126" w14:textId="75A420EA" w:rsidR="002827A3" w:rsidRDefault="002827A3" w:rsidP="002827A3">
      <w:pPr>
        <w:jc w:val="center"/>
        <w:rPr>
          <w:rFonts w:ascii="Arial" w:hAnsi="Arial" w:cs="Arial"/>
          <w:sz w:val="22"/>
          <w:szCs w:val="22"/>
        </w:rPr>
      </w:pPr>
    </w:p>
    <w:p w14:paraId="348FA573" w14:textId="683F50FF" w:rsidR="002827A3" w:rsidRDefault="002827A3" w:rsidP="002827A3">
      <w:pPr>
        <w:jc w:val="center"/>
        <w:rPr>
          <w:rFonts w:ascii="Arial" w:hAnsi="Arial" w:cs="Arial"/>
          <w:sz w:val="22"/>
          <w:szCs w:val="22"/>
        </w:rPr>
      </w:pPr>
    </w:p>
    <w:p w14:paraId="60133EF8" w14:textId="63602E09" w:rsidR="002827A3" w:rsidRDefault="002827A3" w:rsidP="002827A3">
      <w:pPr>
        <w:jc w:val="center"/>
        <w:rPr>
          <w:rFonts w:ascii="Arial" w:hAnsi="Arial" w:cs="Arial"/>
          <w:sz w:val="22"/>
          <w:szCs w:val="22"/>
        </w:rPr>
      </w:pPr>
    </w:p>
    <w:p w14:paraId="7BD2E8CE" w14:textId="77777777" w:rsidR="002827A3" w:rsidRPr="002827A3" w:rsidRDefault="002827A3" w:rsidP="002827A3">
      <w:pPr>
        <w:jc w:val="center"/>
        <w:rPr>
          <w:rFonts w:ascii="Arial" w:hAnsi="Arial" w:cs="Arial"/>
          <w:sz w:val="22"/>
          <w:szCs w:val="22"/>
        </w:rPr>
      </w:pPr>
    </w:p>
    <w:p w14:paraId="25B88B1E" w14:textId="77777777" w:rsidR="002827A3" w:rsidRPr="002827A3" w:rsidRDefault="002827A3" w:rsidP="002827A3">
      <w:pPr>
        <w:jc w:val="center"/>
        <w:rPr>
          <w:rFonts w:ascii="Arial" w:hAnsi="Arial" w:cs="Arial"/>
        </w:rPr>
      </w:pPr>
    </w:p>
    <w:p w14:paraId="33BDCF59" w14:textId="77777777" w:rsidR="002827A3" w:rsidRPr="002827A3" w:rsidRDefault="002827A3" w:rsidP="002827A3">
      <w:pPr>
        <w:jc w:val="center"/>
        <w:rPr>
          <w:rFonts w:ascii="Arial" w:hAnsi="Arial" w:cs="Arial"/>
        </w:rPr>
      </w:pPr>
    </w:p>
    <w:p w14:paraId="065E2585" w14:textId="77777777" w:rsidR="002827A3" w:rsidRPr="002827A3" w:rsidRDefault="002827A3" w:rsidP="002827A3">
      <w:pPr>
        <w:jc w:val="center"/>
        <w:rPr>
          <w:rFonts w:ascii="Arial" w:hAnsi="Arial" w:cs="Arial"/>
          <w:b/>
          <w:bCs/>
          <w:sz w:val="28"/>
        </w:rPr>
      </w:pPr>
    </w:p>
    <w:p w14:paraId="64D20394" w14:textId="77777777" w:rsidR="002827A3" w:rsidRPr="002827A3" w:rsidRDefault="002827A3" w:rsidP="002827A3">
      <w:pPr>
        <w:jc w:val="center"/>
        <w:rPr>
          <w:rFonts w:ascii="Arial" w:hAnsi="Arial" w:cs="Arial"/>
          <w:b/>
          <w:bCs/>
          <w:sz w:val="28"/>
        </w:rPr>
      </w:pPr>
    </w:p>
    <w:p w14:paraId="67E041AB" w14:textId="25C131EA" w:rsidR="002827A3" w:rsidRPr="002827A3" w:rsidRDefault="00D50674" w:rsidP="002827A3">
      <w:pPr>
        <w:pStyle w:val="Glava"/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DOKUMENTACIJA ZA PRODAJO</w:t>
      </w:r>
    </w:p>
    <w:p w14:paraId="21443575" w14:textId="77777777" w:rsidR="002827A3" w:rsidRPr="002827A3" w:rsidRDefault="002827A3" w:rsidP="002827A3">
      <w:pPr>
        <w:jc w:val="center"/>
        <w:rPr>
          <w:rFonts w:ascii="Arial" w:hAnsi="Arial" w:cs="Arial"/>
          <w:b/>
          <w:bCs/>
          <w:sz w:val="28"/>
        </w:rPr>
      </w:pPr>
    </w:p>
    <w:p w14:paraId="50C39867" w14:textId="77777777" w:rsidR="002827A3" w:rsidRPr="002827A3" w:rsidRDefault="002827A3" w:rsidP="002827A3">
      <w:pPr>
        <w:jc w:val="center"/>
        <w:rPr>
          <w:rFonts w:ascii="Arial" w:hAnsi="Arial" w:cs="Arial"/>
          <w:b/>
          <w:bCs/>
          <w:sz w:val="28"/>
        </w:rPr>
      </w:pPr>
    </w:p>
    <w:p w14:paraId="7ABA8B85" w14:textId="1D66E8E5" w:rsidR="002827A3" w:rsidRPr="002827A3" w:rsidRDefault="00D50674" w:rsidP="002827A3">
      <w:pPr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4.040.983</w:t>
      </w:r>
      <w:r w:rsidR="002827A3" w:rsidRPr="002827A3">
        <w:rPr>
          <w:rFonts w:ascii="Arial" w:hAnsi="Arial" w:cs="Arial"/>
          <w:b/>
          <w:bCs/>
          <w:sz w:val="28"/>
        </w:rPr>
        <w:t xml:space="preserve"> litrov </w:t>
      </w:r>
      <w:r w:rsidR="002827A3">
        <w:rPr>
          <w:rFonts w:ascii="Arial" w:hAnsi="Arial" w:cs="Arial"/>
          <w:b/>
          <w:bCs/>
          <w:sz w:val="28"/>
        </w:rPr>
        <w:t>kurilnega olja – ekstra lahko</w:t>
      </w:r>
    </w:p>
    <w:p w14:paraId="618760EE" w14:textId="77777777" w:rsidR="002827A3" w:rsidRPr="002827A3" w:rsidRDefault="002827A3" w:rsidP="002827A3">
      <w:pPr>
        <w:jc w:val="center"/>
        <w:rPr>
          <w:rFonts w:ascii="Arial" w:hAnsi="Arial" w:cs="Arial"/>
          <w:b/>
          <w:bCs/>
          <w:sz w:val="28"/>
        </w:rPr>
      </w:pPr>
    </w:p>
    <w:p w14:paraId="1F9A83B2" w14:textId="3B3D3C00" w:rsidR="001A351E" w:rsidRDefault="001A351E" w:rsidP="002827A3">
      <w:pPr>
        <w:rPr>
          <w:rFonts w:ascii="Arial" w:hAnsi="Arial" w:cs="Arial"/>
        </w:rPr>
      </w:pPr>
    </w:p>
    <w:p w14:paraId="3733ACA9" w14:textId="231952B8" w:rsidR="001A351E" w:rsidRDefault="001A351E" w:rsidP="002827A3">
      <w:pPr>
        <w:rPr>
          <w:rFonts w:ascii="Arial" w:hAnsi="Arial" w:cs="Arial"/>
        </w:rPr>
      </w:pPr>
    </w:p>
    <w:p w14:paraId="1D8718F0" w14:textId="1CD127AB" w:rsidR="001A351E" w:rsidRDefault="001A351E" w:rsidP="002827A3">
      <w:pPr>
        <w:rPr>
          <w:rFonts w:ascii="Arial" w:hAnsi="Arial" w:cs="Arial"/>
        </w:rPr>
      </w:pPr>
    </w:p>
    <w:p w14:paraId="1EEB857E" w14:textId="7834D944" w:rsidR="001A351E" w:rsidRDefault="001A351E" w:rsidP="002827A3">
      <w:pPr>
        <w:rPr>
          <w:rFonts w:ascii="Arial" w:hAnsi="Arial" w:cs="Arial"/>
        </w:rPr>
      </w:pPr>
    </w:p>
    <w:p w14:paraId="1E7FF1AD" w14:textId="77777777" w:rsidR="001A351E" w:rsidRDefault="001A351E" w:rsidP="002827A3">
      <w:pPr>
        <w:rPr>
          <w:rFonts w:ascii="Arial" w:hAnsi="Arial" w:cs="Arial"/>
        </w:rPr>
      </w:pPr>
    </w:p>
    <w:p w14:paraId="5B3012D1" w14:textId="2E219429" w:rsidR="001A351E" w:rsidRDefault="001A351E" w:rsidP="002827A3">
      <w:pPr>
        <w:rPr>
          <w:rFonts w:ascii="Arial" w:hAnsi="Arial" w:cs="Arial"/>
        </w:rPr>
      </w:pPr>
      <w:r>
        <w:rPr>
          <w:rFonts w:ascii="Arial" w:hAnsi="Arial" w:cs="Arial"/>
        </w:rPr>
        <w:t>VSEBINA:</w:t>
      </w:r>
    </w:p>
    <w:p w14:paraId="3BA83AB8" w14:textId="03820E85" w:rsidR="001A351E" w:rsidRPr="001A351E" w:rsidRDefault="001A351E" w:rsidP="001A351E">
      <w:pPr>
        <w:rPr>
          <w:rFonts w:ascii="Arial" w:hAnsi="Arial" w:cs="Arial"/>
        </w:rPr>
      </w:pPr>
      <w:bookmarkStart w:id="0" w:name="_GoBack"/>
      <w:bookmarkEnd w:id="0"/>
    </w:p>
    <w:p w14:paraId="3FE18A4C" w14:textId="77777777" w:rsidR="001A351E" w:rsidRPr="001A351E" w:rsidRDefault="001A351E" w:rsidP="001A351E">
      <w:pPr>
        <w:numPr>
          <w:ilvl w:val="0"/>
          <w:numId w:val="10"/>
        </w:numPr>
        <w:rPr>
          <w:rFonts w:ascii="Arial" w:hAnsi="Arial" w:cs="Arial"/>
        </w:rPr>
      </w:pPr>
      <w:r w:rsidRPr="001A351E">
        <w:rPr>
          <w:rFonts w:ascii="Arial" w:hAnsi="Arial" w:cs="Arial"/>
        </w:rPr>
        <w:t>Podatki o ponudniku – Priloga 1</w:t>
      </w:r>
    </w:p>
    <w:p w14:paraId="4A835D33" w14:textId="77777777" w:rsidR="001A351E" w:rsidRPr="001A351E" w:rsidRDefault="001A351E" w:rsidP="001A351E">
      <w:pPr>
        <w:rPr>
          <w:rFonts w:ascii="Arial" w:hAnsi="Arial" w:cs="Arial"/>
        </w:rPr>
      </w:pPr>
    </w:p>
    <w:p w14:paraId="2C9B5455" w14:textId="77777777" w:rsidR="001A351E" w:rsidRPr="001A351E" w:rsidRDefault="001A351E" w:rsidP="001A351E">
      <w:pPr>
        <w:numPr>
          <w:ilvl w:val="0"/>
          <w:numId w:val="10"/>
        </w:numPr>
        <w:rPr>
          <w:rFonts w:ascii="Arial" w:hAnsi="Arial" w:cs="Arial"/>
        </w:rPr>
      </w:pPr>
      <w:r w:rsidRPr="001A351E">
        <w:rPr>
          <w:rFonts w:ascii="Arial" w:hAnsi="Arial" w:cs="Arial"/>
        </w:rPr>
        <w:t>Povabilo k oddaji ponudbe – Priloga 2</w:t>
      </w:r>
    </w:p>
    <w:p w14:paraId="5DFEFC72" w14:textId="77777777" w:rsidR="001A351E" w:rsidRPr="001A351E" w:rsidRDefault="001A351E" w:rsidP="001A351E">
      <w:pPr>
        <w:rPr>
          <w:rFonts w:ascii="Arial" w:hAnsi="Arial" w:cs="Arial"/>
        </w:rPr>
      </w:pPr>
    </w:p>
    <w:p w14:paraId="1A278AC4" w14:textId="77777777" w:rsidR="001A351E" w:rsidRPr="001A351E" w:rsidRDefault="001A351E" w:rsidP="001A351E">
      <w:pPr>
        <w:numPr>
          <w:ilvl w:val="0"/>
          <w:numId w:val="10"/>
        </w:numPr>
        <w:rPr>
          <w:rFonts w:ascii="Arial" w:hAnsi="Arial" w:cs="Arial"/>
        </w:rPr>
      </w:pPr>
      <w:r w:rsidRPr="001A351E">
        <w:rPr>
          <w:rFonts w:ascii="Arial" w:hAnsi="Arial" w:cs="Arial"/>
        </w:rPr>
        <w:t>Navodila ponudnikom za izdelavo ponudbe – Priloga 3</w:t>
      </w:r>
    </w:p>
    <w:p w14:paraId="7A034383" w14:textId="77777777" w:rsidR="001A351E" w:rsidRPr="001A351E" w:rsidRDefault="001A351E" w:rsidP="001A351E">
      <w:pPr>
        <w:rPr>
          <w:rFonts w:ascii="Arial" w:hAnsi="Arial" w:cs="Arial"/>
        </w:rPr>
      </w:pPr>
    </w:p>
    <w:p w14:paraId="6A41EF46" w14:textId="77777777" w:rsidR="001A351E" w:rsidRPr="001A351E" w:rsidRDefault="001A351E" w:rsidP="001A351E">
      <w:pPr>
        <w:numPr>
          <w:ilvl w:val="0"/>
          <w:numId w:val="10"/>
        </w:numPr>
        <w:rPr>
          <w:rFonts w:ascii="Arial" w:hAnsi="Arial" w:cs="Arial"/>
        </w:rPr>
      </w:pPr>
      <w:r w:rsidRPr="001A351E">
        <w:rPr>
          <w:rFonts w:ascii="Arial" w:hAnsi="Arial" w:cs="Arial"/>
        </w:rPr>
        <w:t>Obrazec ponudbe – Priloga 4</w:t>
      </w:r>
    </w:p>
    <w:p w14:paraId="7E8545D7" w14:textId="77777777" w:rsidR="001A351E" w:rsidRPr="001A351E" w:rsidRDefault="001A351E" w:rsidP="001A351E">
      <w:pPr>
        <w:rPr>
          <w:rFonts w:ascii="Arial" w:hAnsi="Arial" w:cs="Arial"/>
        </w:rPr>
      </w:pPr>
    </w:p>
    <w:p w14:paraId="59D53B25" w14:textId="77777777" w:rsidR="001A351E" w:rsidRPr="001A351E" w:rsidRDefault="001A351E" w:rsidP="001A351E">
      <w:pPr>
        <w:numPr>
          <w:ilvl w:val="0"/>
          <w:numId w:val="10"/>
        </w:numPr>
        <w:rPr>
          <w:rFonts w:ascii="Arial" w:hAnsi="Arial" w:cs="Arial"/>
        </w:rPr>
      </w:pPr>
      <w:r w:rsidRPr="001A351E">
        <w:rPr>
          <w:rFonts w:ascii="Arial" w:hAnsi="Arial" w:cs="Arial"/>
        </w:rPr>
        <w:t>Vzorec pogodbe o prodaji blaga z obrazcem garancije za blago – Priloga 5</w:t>
      </w:r>
    </w:p>
    <w:p w14:paraId="644AE5F6" w14:textId="77777777" w:rsidR="001A351E" w:rsidRPr="001A351E" w:rsidRDefault="001A351E" w:rsidP="001A351E">
      <w:pPr>
        <w:pStyle w:val="Odstavekseznama"/>
        <w:rPr>
          <w:rFonts w:ascii="Arial" w:hAnsi="Arial" w:cs="Arial"/>
          <w:sz w:val="24"/>
          <w:szCs w:val="24"/>
        </w:rPr>
      </w:pPr>
    </w:p>
    <w:p w14:paraId="2865014F" w14:textId="77777777" w:rsidR="001A351E" w:rsidRPr="001A351E" w:rsidRDefault="001A351E" w:rsidP="001A351E">
      <w:pPr>
        <w:numPr>
          <w:ilvl w:val="0"/>
          <w:numId w:val="10"/>
        </w:numPr>
        <w:rPr>
          <w:rFonts w:ascii="Arial" w:hAnsi="Arial" w:cs="Arial"/>
          <w:lang w:val="it-IT"/>
        </w:rPr>
      </w:pPr>
      <w:r w:rsidRPr="001A351E">
        <w:rPr>
          <w:rFonts w:ascii="Arial" w:hAnsi="Arial" w:cs="Arial"/>
          <w:lang w:val="it-IT"/>
        </w:rPr>
        <w:t>Vzorec garancije za resnost ponudbe – Priloga 6</w:t>
      </w:r>
    </w:p>
    <w:p w14:paraId="45EFFF9A" w14:textId="77777777" w:rsidR="001A351E" w:rsidRPr="001A351E" w:rsidRDefault="001A351E" w:rsidP="001A351E">
      <w:pPr>
        <w:rPr>
          <w:rFonts w:ascii="Arial" w:hAnsi="Arial" w:cs="Arial"/>
        </w:rPr>
      </w:pPr>
    </w:p>
    <w:p w14:paraId="232D90DD" w14:textId="77777777" w:rsidR="001A351E" w:rsidRPr="001A351E" w:rsidRDefault="001A351E" w:rsidP="001A351E">
      <w:pPr>
        <w:numPr>
          <w:ilvl w:val="0"/>
          <w:numId w:val="10"/>
        </w:numPr>
        <w:rPr>
          <w:rFonts w:ascii="Arial" w:hAnsi="Arial" w:cs="Arial"/>
        </w:rPr>
      </w:pPr>
      <w:r w:rsidRPr="001A351E">
        <w:rPr>
          <w:rFonts w:ascii="Arial" w:hAnsi="Arial" w:cs="Arial"/>
        </w:rPr>
        <w:t>Obrazec izjave o sprejemanju in izpolnjevanju pogojev iz razpisne dokumentacije – Priloga 7</w:t>
      </w:r>
    </w:p>
    <w:p w14:paraId="261B2090" w14:textId="77777777" w:rsidR="001A351E" w:rsidRPr="001A351E" w:rsidRDefault="001A351E" w:rsidP="001A351E">
      <w:pPr>
        <w:pStyle w:val="Odstavekseznama"/>
        <w:rPr>
          <w:rFonts w:ascii="Arial" w:hAnsi="Arial" w:cs="Arial"/>
          <w:sz w:val="24"/>
          <w:szCs w:val="24"/>
        </w:rPr>
      </w:pPr>
    </w:p>
    <w:p w14:paraId="46531DF5" w14:textId="77777777" w:rsidR="001A351E" w:rsidRDefault="001A351E" w:rsidP="002827A3">
      <w:pPr>
        <w:rPr>
          <w:rFonts w:ascii="Arial" w:hAnsi="Arial" w:cs="Arial"/>
        </w:rPr>
      </w:pPr>
    </w:p>
    <w:p w14:paraId="6449252D" w14:textId="18C06302" w:rsidR="001A351E" w:rsidRDefault="001A351E" w:rsidP="002827A3">
      <w:pPr>
        <w:rPr>
          <w:rFonts w:ascii="Arial" w:hAnsi="Arial" w:cs="Arial"/>
        </w:rPr>
      </w:pPr>
    </w:p>
    <w:p w14:paraId="27A2F63B" w14:textId="77777777" w:rsidR="001A351E" w:rsidRPr="002827A3" w:rsidRDefault="001A351E" w:rsidP="002827A3">
      <w:pPr>
        <w:rPr>
          <w:rFonts w:ascii="Arial" w:hAnsi="Arial" w:cs="Arial"/>
        </w:rPr>
      </w:pPr>
    </w:p>
    <w:sectPr w:rsidR="001A351E" w:rsidRPr="002827A3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43E6D1" w14:textId="77777777" w:rsidR="00C3564F" w:rsidRDefault="00C3564F">
      <w:r>
        <w:separator/>
      </w:r>
    </w:p>
  </w:endnote>
  <w:endnote w:type="continuationSeparator" w:id="0">
    <w:p w14:paraId="274E9893" w14:textId="77777777" w:rsidR="00C3564F" w:rsidRDefault="00C35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EA543F" w14:textId="34F1166E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047AFC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047AFC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49FED5EA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1A351E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1A351E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0B36F4" w14:textId="77777777" w:rsidR="00C3564F" w:rsidRDefault="00C3564F">
      <w:r>
        <w:separator/>
      </w:r>
    </w:p>
  </w:footnote>
  <w:footnote w:type="continuationSeparator" w:id="0">
    <w:p w14:paraId="5DDBB872" w14:textId="77777777" w:rsidR="00C3564F" w:rsidRDefault="00C35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2" name="Slika 2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3C2E20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3C2E20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B6C2D"/>
    <w:multiLevelType w:val="hybridMultilevel"/>
    <w:tmpl w:val="14CE82DA"/>
    <w:lvl w:ilvl="0" w:tplc="1772B4B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54E18"/>
    <w:multiLevelType w:val="hybridMultilevel"/>
    <w:tmpl w:val="F51838D0"/>
    <w:lvl w:ilvl="0" w:tplc="60504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711E1F"/>
    <w:multiLevelType w:val="hybridMultilevel"/>
    <w:tmpl w:val="8958760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7D7108"/>
    <w:multiLevelType w:val="hybridMultilevel"/>
    <w:tmpl w:val="F01CF2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69D5944"/>
    <w:multiLevelType w:val="hybridMultilevel"/>
    <w:tmpl w:val="5FE675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5"/>
  </w:num>
  <w:num w:numId="5">
    <w:abstractNumId w:val="9"/>
  </w:num>
  <w:num w:numId="6">
    <w:abstractNumId w:val="2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CF0"/>
    <w:rsid w:val="00001218"/>
    <w:rsid w:val="00005413"/>
    <w:rsid w:val="00013B00"/>
    <w:rsid w:val="00013E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47AFC"/>
    <w:rsid w:val="0005065F"/>
    <w:rsid w:val="0005153D"/>
    <w:rsid w:val="000576FB"/>
    <w:rsid w:val="00095695"/>
    <w:rsid w:val="00096243"/>
    <w:rsid w:val="00096BE4"/>
    <w:rsid w:val="000B43BE"/>
    <w:rsid w:val="000C1838"/>
    <w:rsid w:val="000C23A5"/>
    <w:rsid w:val="000C4583"/>
    <w:rsid w:val="000D40BA"/>
    <w:rsid w:val="000D76C2"/>
    <w:rsid w:val="000E1875"/>
    <w:rsid w:val="000E41E1"/>
    <w:rsid w:val="000E7050"/>
    <w:rsid w:val="00101B68"/>
    <w:rsid w:val="0010290E"/>
    <w:rsid w:val="00105206"/>
    <w:rsid w:val="001062F6"/>
    <w:rsid w:val="001131D7"/>
    <w:rsid w:val="00114401"/>
    <w:rsid w:val="0012533E"/>
    <w:rsid w:val="001314C1"/>
    <w:rsid w:val="001352C1"/>
    <w:rsid w:val="0014021F"/>
    <w:rsid w:val="00166414"/>
    <w:rsid w:val="0017047E"/>
    <w:rsid w:val="0017296F"/>
    <w:rsid w:val="00174BFE"/>
    <w:rsid w:val="00175788"/>
    <w:rsid w:val="00183318"/>
    <w:rsid w:val="001A192F"/>
    <w:rsid w:val="001A2FF0"/>
    <w:rsid w:val="001A351E"/>
    <w:rsid w:val="001A7BD0"/>
    <w:rsid w:val="001B6FB2"/>
    <w:rsid w:val="001D16E0"/>
    <w:rsid w:val="001D694D"/>
    <w:rsid w:val="001F6F0F"/>
    <w:rsid w:val="0020233B"/>
    <w:rsid w:val="0021594F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27A3"/>
    <w:rsid w:val="00283EE6"/>
    <w:rsid w:val="00285B81"/>
    <w:rsid w:val="00290CB8"/>
    <w:rsid w:val="002A5DC6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03758"/>
    <w:rsid w:val="00315EE6"/>
    <w:rsid w:val="00325D8B"/>
    <w:rsid w:val="00326834"/>
    <w:rsid w:val="00346224"/>
    <w:rsid w:val="0035043A"/>
    <w:rsid w:val="00353357"/>
    <w:rsid w:val="00367250"/>
    <w:rsid w:val="00370866"/>
    <w:rsid w:val="0037231D"/>
    <w:rsid w:val="00373B58"/>
    <w:rsid w:val="00386D76"/>
    <w:rsid w:val="003A4375"/>
    <w:rsid w:val="003B36FC"/>
    <w:rsid w:val="003B4978"/>
    <w:rsid w:val="003B5373"/>
    <w:rsid w:val="003C0B6A"/>
    <w:rsid w:val="003C2E20"/>
    <w:rsid w:val="003C485B"/>
    <w:rsid w:val="003D1272"/>
    <w:rsid w:val="003D16FE"/>
    <w:rsid w:val="003D1E1E"/>
    <w:rsid w:val="003D4907"/>
    <w:rsid w:val="003E4CFC"/>
    <w:rsid w:val="003E5C55"/>
    <w:rsid w:val="003F0DE7"/>
    <w:rsid w:val="003F4DE6"/>
    <w:rsid w:val="00401FC8"/>
    <w:rsid w:val="00406373"/>
    <w:rsid w:val="00411736"/>
    <w:rsid w:val="00417527"/>
    <w:rsid w:val="0043532D"/>
    <w:rsid w:val="00445049"/>
    <w:rsid w:val="004527D6"/>
    <w:rsid w:val="00455EB9"/>
    <w:rsid w:val="00456072"/>
    <w:rsid w:val="004720C5"/>
    <w:rsid w:val="0047643E"/>
    <w:rsid w:val="004801D0"/>
    <w:rsid w:val="00497AA4"/>
    <w:rsid w:val="004A0508"/>
    <w:rsid w:val="004A172D"/>
    <w:rsid w:val="004B065E"/>
    <w:rsid w:val="004C1717"/>
    <w:rsid w:val="004C20A4"/>
    <w:rsid w:val="004D6B75"/>
    <w:rsid w:val="004D75F6"/>
    <w:rsid w:val="004E6F42"/>
    <w:rsid w:val="004F12CE"/>
    <w:rsid w:val="004F7C1C"/>
    <w:rsid w:val="0050159B"/>
    <w:rsid w:val="00503120"/>
    <w:rsid w:val="0051745B"/>
    <w:rsid w:val="005255EB"/>
    <w:rsid w:val="005316C0"/>
    <w:rsid w:val="00537044"/>
    <w:rsid w:val="00537622"/>
    <w:rsid w:val="00546E33"/>
    <w:rsid w:val="00546F34"/>
    <w:rsid w:val="005608A6"/>
    <w:rsid w:val="00565D0C"/>
    <w:rsid w:val="00571E52"/>
    <w:rsid w:val="005724B4"/>
    <w:rsid w:val="00572A53"/>
    <w:rsid w:val="00572C81"/>
    <w:rsid w:val="005753D9"/>
    <w:rsid w:val="0058399F"/>
    <w:rsid w:val="00597D0E"/>
    <w:rsid w:val="005A455E"/>
    <w:rsid w:val="005A4ABF"/>
    <w:rsid w:val="005A785E"/>
    <w:rsid w:val="005B253B"/>
    <w:rsid w:val="005B3910"/>
    <w:rsid w:val="005C3894"/>
    <w:rsid w:val="005C4880"/>
    <w:rsid w:val="005C4C41"/>
    <w:rsid w:val="005C71B5"/>
    <w:rsid w:val="005C7E8F"/>
    <w:rsid w:val="005D45C0"/>
    <w:rsid w:val="005D6611"/>
    <w:rsid w:val="005D7037"/>
    <w:rsid w:val="005D7E01"/>
    <w:rsid w:val="005E6DE3"/>
    <w:rsid w:val="005F1763"/>
    <w:rsid w:val="005F18A6"/>
    <w:rsid w:val="005F751D"/>
    <w:rsid w:val="006110C9"/>
    <w:rsid w:val="0061133D"/>
    <w:rsid w:val="00612663"/>
    <w:rsid w:val="006144B1"/>
    <w:rsid w:val="006163B7"/>
    <w:rsid w:val="00624AA1"/>
    <w:rsid w:val="006315C1"/>
    <w:rsid w:val="006348E6"/>
    <w:rsid w:val="00645CEF"/>
    <w:rsid w:val="00646D32"/>
    <w:rsid w:val="0065152F"/>
    <w:rsid w:val="00662D8F"/>
    <w:rsid w:val="0066332D"/>
    <w:rsid w:val="00670A28"/>
    <w:rsid w:val="00670D1D"/>
    <w:rsid w:val="006960C2"/>
    <w:rsid w:val="00697B71"/>
    <w:rsid w:val="006D2FF5"/>
    <w:rsid w:val="006D59F7"/>
    <w:rsid w:val="006E377F"/>
    <w:rsid w:val="006F44F5"/>
    <w:rsid w:val="006F481E"/>
    <w:rsid w:val="006F758E"/>
    <w:rsid w:val="007033C0"/>
    <w:rsid w:val="0073055A"/>
    <w:rsid w:val="007345D8"/>
    <w:rsid w:val="00734F36"/>
    <w:rsid w:val="00741DF3"/>
    <w:rsid w:val="00743912"/>
    <w:rsid w:val="00744B63"/>
    <w:rsid w:val="007632FE"/>
    <w:rsid w:val="00766AC9"/>
    <w:rsid w:val="00767A5A"/>
    <w:rsid w:val="00780396"/>
    <w:rsid w:val="0078319E"/>
    <w:rsid w:val="00783525"/>
    <w:rsid w:val="007A108F"/>
    <w:rsid w:val="007C1B38"/>
    <w:rsid w:val="007D2764"/>
    <w:rsid w:val="007D302C"/>
    <w:rsid w:val="007D4174"/>
    <w:rsid w:val="007E0866"/>
    <w:rsid w:val="007E31E3"/>
    <w:rsid w:val="007E40CC"/>
    <w:rsid w:val="007F3757"/>
    <w:rsid w:val="007F4AC2"/>
    <w:rsid w:val="008155E7"/>
    <w:rsid w:val="00824D1D"/>
    <w:rsid w:val="00825784"/>
    <w:rsid w:val="00827C09"/>
    <w:rsid w:val="0083015D"/>
    <w:rsid w:val="008317DD"/>
    <w:rsid w:val="00833AC6"/>
    <w:rsid w:val="00843739"/>
    <w:rsid w:val="00843B36"/>
    <w:rsid w:val="00847017"/>
    <w:rsid w:val="00847A0D"/>
    <w:rsid w:val="00871F1D"/>
    <w:rsid w:val="00877B6F"/>
    <w:rsid w:val="00882006"/>
    <w:rsid w:val="00885E0B"/>
    <w:rsid w:val="00895F3B"/>
    <w:rsid w:val="008A757F"/>
    <w:rsid w:val="008B3672"/>
    <w:rsid w:val="008B3D3B"/>
    <w:rsid w:val="008B4927"/>
    <w:rsid w:val="008C2AC2"/>
    <w:rsid w:val="008D6DCE"/>
    <w:rsid w:val="008E0DB9"/>
    <w:rsid w:val="008E64FA"/>
    <w:rsid w:val="008F27DD"/>
    <w:rsid w:val="008F3E2F"/>
    <w:rsid w:val="00903009"/>
    <w:rsid w:val="00910682"/>
    <w:rsid w:val="00913CF8"/>
    <w:rsid w:val="00945B2B"/>
    <w:rsid w:val="00946104"/>
    <w:rsid w:val="009513FB"/>
    <w:rsid w:val="009514DD"/>
    <w:rsid w:val="0095198A"/>
    <w:rsid w:val="00953938"/>
    <w:rsid w:val="00965BB4"/>
    <w:rsid w:val="00980089"/>
    <w:rsid w:val="009864F2"/>
    <w:rsid w:val="009A46DA"/>
    <w:rsid w:val="009B0FC7"/>
    <w:rsid w:val="009B70DE"/>
    <w:rsid w:val="009B7404"/>
    <w:rsid w:val="009B7B28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0A60"/>
    <w:rsid w:val="00A22650"/>
    <w:rsid w:val="00A2587B"/>
    <w:rsid w:val="00A3063E"/>
    <w:rsid w:val="00A33BE0"/>
    <w:rsid w:val="00A515E0"/>
    <w:rsid w:val="00A57325"/>
    <w:rsid w:val="00A75802"/>
    <w:rsid w:val="00A83E62"/>
    <w:rsid w:val="00A92149"/>
    <w:rsid w:val="00AA2F1C"/>
    <w:rsid w:val="00AA42C0"/>
    <w:rsid w:val="00AB1522"/>
    <w:rsid w:val="00AB3346"/>
    <w:rsid w:val="00AB4674"/>
    <w:rsid w:val="00AC7136"/>
    <w:rsid w:val="00AC72E5"/>
    <w:rsid w:val="00AD3618"/>
    <w:rsid w:val="00AD44B4"/>
    <w:rsid w:val="00AF0AD6"/>
    <w:rsid w:val="00AF6EBB"/>
    <w:rsid w:val="00AF74D2"/>
    <w:rsid w:val="00B021F9"/>
    <w:rsid w:val="00B16F2C"/>
    <w:rsid w:val="00B20079"/>
    <w:rsid w:val="00B200E4"/>
    <w:rsid w:val="00B26132"/>
    <w:rsid w:val="00B2757C"/>
    <w:rsid w:val="00B32A8A"/>
    <w:rsid w:val="00B34D84"/>
    <w:rsid w:val="00B4256F"/>
    <w:rsid w:val="00B42D27"/>
    <w:rsid w:val="00B439E6"/>
    <w:rsid w:val="00B44423"/>
    <w:rsid w:val="00B45F78"/>
    <w:rsid w:val="00B501F6"/>
    <w:rsid w:val="00B522E3"/>
    <w:rsid w:val="00B528B4"/>
    <w:rsid w:val="00B52BF2"/>
    <w:rsid w:val="00B5369B"/>
    <w:rsid w:val="00B538F5"/>
    <w:rsid w:val="00B63C98"/>
    <w:rsid w:val="00B661E3"/>
    <w:rsid w:val="00B71BD6"/>
    <w:rsid w:val="00B86392"/>
    <w:rsid w:val="00B9309E"/>
    <w:rsid w:val="00B930C3"/>
    <w:rsid w:val="00BA095D"/>
    <w:rsid w:val="00BA2C4A"/>
    <w:rsid w:val="00BA6862"/>
    <w:rsid w:val="00BB3939"/>
    <w:rsid w:val="00BC00ED"/>
    <w:rsid w:val="00BC2412"/>
    <w:rsid w:val="00BC29DD"/>
    <w:rsid w:val="00BD2FD8"/>
    <w:rsid w:val="00BD4AEF"/>
    <w:rsid w:val="00BD6562"/>
    <w:rsid w:val="00BE655C"/>
    <w:rsid w:val="00BE6A76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564F"/>
    <w:rsid w:val="00C468BF"/>
    <w:rsid w:val="00C46FDA"/>
    <w:rsid w:val="00C565DD"/>
    <w:rsid w:val="00C64A95"/>
    <w:rsid w:val="00C73D4E"/>
    <w:rsid w:val="00C82B34"/>
    <w:rsid w:val="00C92279"/>
    <w:rsid w:val="00C9531D"/>
    <w:rsid w:val="00C97729"/>
    <w:rsid w:val="00CA01D8"/>
    <w:rsid w:val="00CA126B"/>
    <w:rsid w:val="00CA591B"/>
    <w:rsid w:val="00CA5ECB"/>
    <w:rsid w:val="00CB008E"/>
    <w:rsid w:val="00CB0D95"/>
    <w:rsid w:val="00CB1560"/>
    <w:rsid w:val="00CC24D6"/>
    <w:rsid w:val="00CD61B2"/>
    <w:rsid w:val="00CD7808"/>
    <w:rsid w:val="00CF12FC"/>
    <w:rsid w:val="00CF6D57"/>
    <w:rsid w:val="00D05C1E"/>
    <w:rsid w:val="00D06278"/>
    <w:rsid w:val="00D1401B"/>
    <w:rsid w:val="00D20439"/>
    <w:rsid w:val="00D2343D"/>
    <w:rsid w:val="00D278D4"/>
    <w:rsid w:val="00D30E51"/>
    <w:rsid w:val="00D3511F"/>
    <w:rsid w:val="00D41F63"/>
    <w:rsid w:val="00D50674"/>
    <w:rsid w:val="00D51861"/>
    <w:rsid w:val="00D53EC0"/>
    <w:rsid w:val="00D579F3"/>
    <w:rsid w:val="00D66401"/>
    <w:rsid w:val="00D707B4"/>
    <w:rsid w:val="00D7309B"/>
    <w:rsid w:val="00D75341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E3336"/>
    <w:rsid w:val="00DF116B"/>
    <w:rsid w:val="00DF3D50"/>
    <w:rsid w:val="00E029F3"/>
    <w:rsid w:val="00E02C2C"/>
    <w:rsid w:val="00E0340C"/>
    <w:rsid w:val="00E06E70"/>
    <w:rsid w:val="00E114BC"/>
    <w:rsid w:val="00E16A4C"/>
    <w:rsid w:val="00E171B8"/>
    <w:rsid w:val="00E239B0"/>
    <w:rsid w:val="00E303FD"/>
    <w:rsid w:val="00E3300C"/>
    <w:rsid w:val="00E404FE"/>
    <w:rsid w:val="00E43C3D"/>
    <w:rsid w:val="00E4656E"/>
    <w:rsid w:val="00E550C0"/>
    <w:rsid w:val="00E61921"/>
    <w:rsid w:val="00E676C3"/>
    <w:rsid w:val="00E749F2"/>
    <w:rsid w:val="00E814F7"/>
    <w:rsid w:val="00E932C8"/>
    <w:rsid w:val="00E95B73"/>
    <w:rsid w:val="00E9600A"/>
    <w:rsid w:val="00EA1337"/>
    <w:rsid w:val="00EA631C"/>
    <w:rsid w:val="00EA7B9C"/>
    <w:rsid w:val="00EB0DA9"/>
    <w:rsid w:val="00EC5991"/>
    <w:rsid w:val="00EC757B"/>
    <w:rsid w:val="00EE4DD9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547C2"/>
    <w:rsid w:val="00F554FA"/>
    <w:rsid w:val="00F60526"/>
    <w:rsid w:val="00F63B84"/>
    <w:rsid w:val="00F65355"/>
    <w:rsid w:val="00F70A9F"/>
    <w:rsid w:val="00F70BB8"/>
    <w:rsid w:val="00F71C13"/>
    <w:rsid w:val="00F7244A"/>
    <w:rsid w:val="00F758D0"/>
    <w:rsid w:val="00F92D1D"/>
    <w:rsid w:val="00F94B26"/>
    <w:rsid w:val="00FA340B"/>
    <w:rsid w:val="00FA3767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07FD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customStyle="1" w:styleId="doc-ti">
    <w:name w:val="doc-ti"/>
    <w:basedOn w:val="Navaden"/>
    <w:rsid w:val="005A455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F120ADD19EF549B7F6767E63B03536" ma:contentTypeVersion="29" ma:contentTypeDescription="Create a new document." ma:contentTypeScope="" ma:versionID="02025546607ba4f5e4a4220d30e468c7">
  <xsd:schema xmlns:xsd="http://www.w3.org/2001/XMLSchema" xmlns:xs="http://www.w3.org/2001/XMLSchema" xmlns:p="http://schemas.microsoft.com/office/2006/metadata/properties" xmlns:ns1="fef81378-7155-4c2c-9941-e6fa858b3999" xmlns:ns3="8df548e2-49b0-4167-80ee-6fc57c1705da" targetNamespace="http://schemas.microsoft.com/office/2006/metadata/properties" ma:root="true" ma:fieldsID="6e084faa5d682b4651bc493b0f8b315d" ns1:_="" ns3:_="">
    <xsd:import namespace="fef81378-7155-4c2c-9941-e6fa858b3999"/>
    <xsd:import namespace="8df548e2-49b0-4167-80ee-6fc57c1705da"/>
    <xsd:element name="properties">
      <xsd:complexType>
        <xsd:sequence>
          <xsd:element name="documentManagement">
            <xsd:complexType>
              <xsd:all>
                <xsd:element ref="ns1:TS0"/>
                <xsd:element ref="ns1:Tip" minOccurs="0"/>
                <xsd:element ref="ns1:ID_x0020_dokumenta" minOccurs="0"/>
                <xsd:element ref="ns1:skrbnik" minOccurs="0"/>
                <xsd:element ref="ns1:Velja_x0020_od" minOccurs="0"/>
                <xsd:element ref="ns1:Velja_x0020_do" minOccurs="0"/>
                <xsd:element ref="ns1:Objava" minOccurs="0"/>
                <xsd:element ref="ns1:V" minOccurs="0"/>
                <xsd:element ref="ns1:g12d40ae8351464aa2729d58baf0e9e2" minOccurs="0"/>
                <xsd:element ref="ns3:TaxCatchAll" minOccurs="0"/>
                <xsd:element ref="ns1:ha8dff08228544b995227eefefcaed1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f81378-7155-4c2c-9941-e6fa858b3999" elementFormDefault="qualified">
    <xsd:import namespace="http://schemas.microsoft.com/office/2006/documentManagement/types"/>
    <xsd:import namespace="http://schemas.microsoft.com/office/infopath/2007/PartnerControls"/>
    <xsd:element name="TS0" ma:index="0" ma:displayName="TS" ma:format="Dropdown" ma:internalName="TS0">
      <xsd:simpleType>
        <xsd:restriction base="dms:Choice">
          <xsd:enumeration value="0.1.0 - Splošno"/>
          <xsd:enumeration value="0.2.0 - Procesni pristop"/>
          <xsd:enumeration value="0.3.0 - Razmerje do ISO 9004"/>
          <xsd:enumeration value="0.4.0 - Združljivost z ostalimi sistemi vodenja"/>
          <xsd:enumeration value="1.0.0 - PREDMET STANDARDA"/>
          <xsd:enumeration value="1.1.0 - Predmet standarda - splošno"/>
          <xsd:enumeration value="1.2.0 - Uporaba"/>
          <xsd:enumeration value="2.0.0 - ZVEZA Z DRUGIMI STANDARDI"/>
          <xsd:enumeration value="3.0.0 - IZRAZI IN DEFINICIJE"/>
          <xsd:enumeration value="3.1.1 - Slovar / Izrazi / Definicije"/>
          <xsd:enumeration value="4.0.0 - SISTEM VODENJA POSLOVANJA"/>
          <xsd:enumeration value="4.1.1 - Zakonodaja"/>
          <xsd:enumeration value="4.1.2 - Standardi"/>
          <xsd:enumeration value="4.1.3 - Splošni akti"/>
          <xsd:enumeration value="4.1.0 - Splošne zahteve"/>
          <xsd:enumeration value="4.2.0 - Zahteve glede dokumentacije"/>
          <xsd:enumeration value="4.2.1 - Zahteve glede dokumentacije - splošno"/>
          <xsd:enumeration value="4.2.2 - Poslovnik"/>
          <xsd:enumeration value="4.2.3 - Obvladovanje dokumentov"/>
          <xsd:enumeration value="4.2.4 - Obvladovanje zapisov"/>
          <xsd:enumeration value="5.0.0 - ODGOVORNOST VODSTVA"/>
          <xsd:enumeration value="5.1.0 - Zavezanost vodstva"/>
          <xsd:enumeration value="5.2.0 - Osredotočenost na odjemalce"/>
          <xsd:enumeration value="5.3.0 - Politika kakovosti"/>
          <xsd:enumeration value="5.4.0 - Planiranje"/>
          <xsd:enumeration value="5.4.1 - Cilji kakovosti"/>
          <xsd:enumeration value="5.4.2 - Planiranje sistema vodenja kakovosti"/>
          <xsd:enumeration value="5.5.0 - Odgovornosti, pooblastila in komuniciranje"/>
          <xsd:enumeration value="5.5.1 - Odgovornosti in pooblastila"/>
          <xsd:enumeration value="5.5.2 - Predstavnik vodstva"/>
          <xsd:enumeration value="5.5.3 - Notranje komuniciranje"/>
          <xsd:enumeration value="5.6.0 - Vodstveni pregled"/>
          <xsd:enumeration value="5.6.1 - Vodstveni pregled - splošno"/>
          <xsd:enumeration value="5.6.2 - Vhodni podatki za pregled"/>
          <xsd:enumeration value="5.6.3 - Rezultat pregleda"/>
          <xsd:enumeration value="6.0.0 - VODENJE VIROV"/>
          <xsd:enumeration value="6.1.0 - Priskrba virov"/>
          <xsd:enumeration value="6.2.0 - Človeški viri"/>
          <xsd:enumeration value="6.2.1 - Človeški viri - splošno"/>
          <xsd:enumeration value="6.2.2 - Kompetentnost, zavedanje in usposabljanje"/>
          <xsd:enumeration value="6.3.0 - Infrastruktura"/>
          <xsd:enumeration value="6.3.1 - Zgradbe, delovni prostori in pripadajoči pomožni prostori"/>
          <xsd:enumeration value="6.3.2 - Procesno opremo (tako strojno kot tudi programsko)"/>
          <xsd:enumeration value="6.3.3 - Podporne storitve (kot sta transport ali komunikacije)"/>
          <xsd:enumeration value="6.4.0 - Delovno okolje"/>
          <xsd:enumeration value="6.5.1 - Finance in računovodstvo"/>
          <xsd:enumeration value="7.0.0 - REALIZACIJA PROIZVODA"/>
          <xsd:enumeration value="7.1.0 - Planiranje realizacije proizvoda"/>
          <xsd:enumeration value="7.2.0 - Procesi, povezani z odjemalci"/>
          <xsd:enumeration value="7.2.1 - Določitev zahtev v zvezi s proizvodom"/>
          <xsd:enumeration value="7.2.2 - Pregled zahtev v zvezi s proizvodom"/>
          <xsd:enumeration value="7.2.3 - Komuniciranje z odjemalci"/>
          <xsd:enumeration value="7.3.0 - Načrtovanje in razvoj"/>
          <xsd:enumeration value="7.3.1 - Planiranje načrtovanja in razvoja"/>
          <xsd:enumeration value="7.3.2 - Vhodi za načrtovanje in razvoj"/>
          <xsd:enumeration value="7.3.3 - Rezultati načrtovanja in razvoja"/>
          <xsd:enumeration value="7.3.4 - Pregled načrtovanja in razvoja"/>
          <xsd:enumeration value="7.3.5 - Overjanje načrtovanja in razvoja"/>
          <xsd:enumeration value="7.3.6 - Validacija načrtovanja in razvoja"/>
          <xsd:enumeration value="7.3.7 - Obvladovanje sprememb načrtovanja in razvoja"/>
          <xsd:enumeration value="7.4.0 - Nabava"/>
          <xsd:enumeration value="7.4.1 - Proces nabave"/>
          <xsd:enumeration value="7.4.2 - Informacije za nabavo"/>
          <xsd:enumeration value="7.4.3 - Overjanje nabavljenih proizvodov"/>
          <xsd:enumeration value="7.5.0 - Proizvodnja in izvedba storitev"/>
          <xsd:enumeration value="7.5.1 - Obvladovanje proizvodnje in izvedbe storitev"/>
          <xsd:enumeration value="7.5.2 - Validacija procesov za proizvodnjo in izvedbo storitev"/>
          <xsd:enumeration value="7.5.3 - Identifikacija in sledljivost"/>
          <xsd:enumeration value="7.5.4 - Lastnina odjemalcev"/>
          <xsd:enumeration value="7.5.5 - Ohranitev proizvoda"/>
          <xsd:enumeration value="7.6.0 - Obvladovanje nadzornih in merilnih naprav"/>
          <xsd:enumeration value="7.6.1 - Obvladovanje nadzornih in merilnih naprav"/>
          <xsd:enumeration value="8.0.0 - MERJENJE, ANALIZE IN IZBOLJŠEVANJE"/>
          <xsd:enumeration value="8.1.0 - Merjenje, analiziranje in izboljševanje - splošno"/>
          <xsd:enumeration value="8.2.0 - Nadzorovanje in merjenje"/>
          <xsd:enumeration value="8.2.1 - Zadovoljstvo odjemalcev"/>
          <xsd:enumeration value="8.2.2 - Notranja presoja"/>
          <xsd:enumeration value="8.2.3 - Nadzorovanje in merjenje procesov"/>
          <xsd:enumeration value="8.2.4 - Nadzorovanje in merjenje proizvodov"/>
          <xsd:enumeration value="8.3.0 - Obvladovanje neskladnih proizvodov"/>
          <xsd:enumeration value="8.3.1 - Obvladovanje neskladnih proizvodov"/>
          <xsd:enumeration value="8.4.1 - Analiza podatkov"/>
          <xsd:enumeration value="8.5.0 - Izboljševanje"/>
          <xsd:enumeration value="8.5.1 - Nenehno izboljševanje"/>
          <xsd:enumeration value="8.5.2 - Korektivni ukrepi"/>
          <xsd:enumeration value="8.5.3 - Preventivni ukrepi"/>
        </xsd:restriction>
      </xsd:simpleType>
    </xsd:element>
    <xsd:element name="Tip" ma:index="1" nillable="true" ma:displayName="Vrsta" ma:format="Dropdown" ma:indexed="true" ma:internalName="Tip">
      <xsd:simpleType>
        <xsd:restriction base="dms:Choice">
          <xsd:enumeration value="zakon, pravilnik, sklep"/>
          <xsd:enumeration value="standard"/>
          <xsd:enumeration value="poslovnik"/>
          <xsd:enumeration value="splošni akt"/>
          <xsd:enumeration value="sklep"/>
          <xsd:enumeration value="proces"/>
          <xsd:enumeration value="postopek"/>
          <xsd:enumeration value="obrazec"/>
          <xsd:enumeration value="seznam"/>
        </xsd:restriction>
      </xsd:simpleType>
    </xsd:element>
    <xsd:element name="ID_x0020_dokumenta" ma:index="2" nillable="true" ma:displayName="Oznaka" ma:indexed="true" ma:internalName="ID_x0020_dokumenta">
      <xsd:simpleType>
        <xsd:restriction base="dms:Text">
          <xsd:maxLength value="25"/>
        </xsd:restriction>
      </xsd:simpleType>
    </xsd:element>
    <xsd:element name="skrbnik" ma:index="5" nillable="true" ma:displayName="Skrbnik" ma:list="UserInfo" ma:SharePointGroup="0" ma:internalName="skrbnik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elja_x0020_od" ma:index="6" nillable="true" ma:displayName="Velja od" ma:format="DateOnly" ma:internalName="Velja_x0020_od">
      <xsd:simpleType>
        <xsd:restriction base="dms:DateTime"/>
      </xsd:simpleType>
    </xsd:element>
    <xsd:element name="Velja_x0020_do" ma:index="7" nillable="true" ma:displayName="Velja do" ma:format="DateOnly" ma:internalName="Velja_x0020_do">
      <xsd:simpleType>
        <xsd:restriction base="dms:DateTime"/>
      </xsd:simpleType>
    </xsd:element>
    <xsd:element name="Objava" ma:index="14" nillable="true" ma:displayName="Prikaz" ma:format="Dropdown" ma:internalName="Objava">
      <xsd:simpleType>
        <xsd:restriction base="dms:Choice">
          <xsd:enumeration value="da"/>
          <xsd:enumeration value="ne"/>
        </xsd:restriction>
      </xsd:simpleType>
    </xsd:element>
    <xsd:element name="V" ma:index="15" nillable="true" ma:displayName="Verzija" ma:default="01" ma:format="Dropdown" ma:internalName="V">
      <xsd:simpleType>
        <xsd:restriction base="dms:Choice">
          <xsd:enumeration value="01"/>
          <xsd:enumeration value="02"/>
          <xsd:enumeration value="03"/>
          <xsd:enumeration value="04"/>
          <xsd:enumeration value="05"/>
          <xsd:enumeration value="06"/>
          <xsd:enumeration value="07"/>
          <xsd:enumeration value="08"/>
          <xsd:enumeration value="09"/>
          <xsd:enumeration value="10"/>
          <xsd:enumeration value="11"/>
          <xsd:enumeration value="12"/>
          <xsd:enumeration value="13"/>
          <xsd:enumeration value="14"/>
          <xsd:enumeration value="15"/>
        </xsd:restriction>
      </xsd:simpleType>
    </xsd:element>
    <xsd:element name="g12d40ae8351464aa2729d58baf0e9e2" ma:index="17" ma:taxonomy="true" ma:internalName="g12d40ae8351464aa2729d58baf0e9e2" ma:taxonomyFieldName="Sistem_x0020_vodenja" ma:displayName="Sistem vodenja" ma:readOnly="false" ma:default="" ma:fieldId="{012d40ae-8351-464a-a272-9d58baf0e9e2}" ma:taxonomyMulti="true" ma:sspId="fc1c60d7-2778-45d8-baab-c6bff13c37fd" ma:termSetId="5ec38a30-c083-47d2-a41c-f5a274a4e85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a8dff08228544b995227eefefcaed1e" ma:index="20" ma:taxonomy="true" ma:internalName="ha8dff08228544b995227eefefcaed1e" ma:taxonomyFieldName="SM" ma:displayName="SM" ma:readOnly="false" ma:default="" ma:fieldId="{1a8dff08-2285-44b9-9522-7eefefcaed1e}" ma:taxonomyMulti="true" ma:sspId="fc1c60d7-2778-45d8-baab-c6bff13c37fd" ma:termSetId="31245e53-eaef-45f6-b684-2a7e99bdb91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548e2-49b0-4167-80ee-6fc57c1705d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2c129ad-53db-4b3c-9815-3976097099cc}" ma:internalName="TaxCatchAll" ma:showField="CatchAllData" ma:web="8df548e2-49b0-4167-80ee-6fc57c1705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Vrsta vsebine"/>
        <xsd:element ref="dc:title" minOccurs="0" maxOccurs="1" ma:index="4" ma:displayName="Oznaka-dokument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fef81378-7155-4c2c-9941-e6fa858b3999">obrazec</Tip>
    <V xmlns="fef81378-7155-4c2c-9941-e6fa858b3999">02</V>
    <ID_x0020_dokumenta xmlns="fef81378-7155-4c2c-9941-e6fa858b3999">423-01-02</ID_x0020_dokumenta>
    <TS0 xmlns="fef81378-7155-4c2c-9941-e6fa858b3999">4.2.3 - Obvladovanje dokumentov</TS0>
    <skrbnik xmlns="fef81378-7155-4c2c-9941-e6fa858b3999">
      <UserInfo>
        <DisplayName>Branko DEBELJAK</DisplayName>
        <AccountId>3</AccountId>
        <AccountType/>
      </UserInfo>
    </skrbnik>
    <ha8dff08228544b995227eefefcaed1e xmlns="fef81378-7155-4c2c-9941-e6fa858b3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100-Uprava</TermName>
          <TermId xmlns="http://schemas.microsoft.com/office/infopath/2007/PartnerControls">76ebf76f-8b4c-4206-a54b-64e39311b6ef</TermId>
        </TermInfo>
        <TermInfo xmlns="http://schemas.microsoft.com/office/infopath/2007/PartnerControls">
          <TermName xmlns="http://schemas.microsoft.com/office/infopath/2007/PartnerControls">110-Dolenja vas</TermName>
          <TermId xmlns="http://schemas.microsoft.com/office/infopath/2007/PartnerControls">2726f945-fecf-4cb1-8b9e-c5a7f9826947</TermId>
        </TermInfo>
        <TermInfo xmlns="http://schemas.microsoft.com/office/infopath/2007/PartnerControls">
          <TermName xmlns="http://schemas.microsoft.com/office/infopath/2007/PartnerControls">111-Breg pri Kočevju</TermName>
          <TermId xmlns="http://schemas.microsoft.com/office/infopath/2007/PartnerControls">ff83348a-78a9-4785-9b5c-56b2b24f8cb3</TermId>
        </TermInfo>
        <TermInfo xmlns="http://schemas.microsoft.com/office/infopath/2007/PartnerControls">
          <TermName xmlns="http://schemas.microsoft.com/office/infopath/2007/PartnerControls">112-Kočevje-ZD</TermName>
          <TermId xmlns="http://schemas.microsoft.com/office/infopath/2007/PartnerControls">96f15217-0164-4756-adcb-1371b953ea2f</TermId>
        </TermInfo>
        <TermInfo xmlns="http://schemas.microsoft.com/office/infopath/2007/PartnerControls">
          <TermName xmlns="http://schemas.microsoft.com/office/infopath/2007/PartnerControls">113-SND Ortnek</TermName>
          <TermId xmlns="http://schemas.microsoft.com/office/infopath/2007/PartnerControls">ec786d09-df2c-4130-9a18-56ccf71cfffb</TermId>
        </TermInfo>
        <TermInfo xmlns="http://schemas.microsoft.com/office/infopath/2007/PartnerControls">
          <TermName xmlns="http://schemas.microsoft.com/office/infopath/2007/PartnerControls">114-Podgora</TermName>
          <TermId xmlns="http://schemas.microsoft.com/office/infopath/2007/PartnerControls">762dde8f-52ef-4b91-91c9-2ea056369e23</TermId>
        </TermInfo>
        <TermInfo xmlns="http://schemas.microsoft.com/office/infopath/2007/PartnerControls">
          <TermName xmlns="http://schemas.microsoft.com/office/infopath/2007/PartnerControls">115-Prestranek</TermName>
          <TermId xmlns="http://schemas.microsoft.com/office/infopath/2007/PartnerControls">cc11f87c-57e0-4366-a02f-ba9cec465f80</TermId>
        </TermInfo>
        <TermInfo xmlns="http://schemas.microsoft.com/office/infopath/2007/PartnerControls">
          <TermName xmlns="http://schemas.microsoft.com/office/infopath/2007/PartnerControls">116-Straža</TermName>
          <TermId xmlns="http://schemas.microsoft.com/office/infopath/2007/PartnerControls">d7cea0ed-f73b-42b6-84f0-5e2d1a7baf72</TermId>
        </TermInfo>
        <TermInfo xmlns="http://schemas.microsoft.com/office/infopath/2007/PartnerControls">
          <TermName xmlns="http://schemas.microsoft.com/office/infopath/2007/PartnerControls">118-Zalog</TermName>
          <TermId xmlns="http://schemas.microsoft.com/office/infopath/2007/PartnerControls">8a8893bc-4181-4027-a0b9-24ceccb97e55</TermId>
        </TermInfo>
        <TermInfo xmlns="http://schemas.microsoft.com/office/infopath/2007/PartnerControls">
          <TermName xmlns="http://schemas.microsoft.com/office/infopath/2007/PartnerControls">120-Zbelovo</TermName>
          <TermId xmlns="http://schemas.microsoft.com/office/infopath/2007/PartnerControls">5ac7ce62-2715-4acb-8957-5926b24a2b1d</TermId>
        </TermInfo>
      </Terms>
    </ha8dff08228544b995227eefefcaed1e>
    <Velja_x0020_od xmlns="fef81378-7155-4c2c-9941-e6fa858b3999">2015-01-13T23:00:00+00:00</Velja_x0020_od>
    <Velja_x0020_do xmlns="fef81378-7155-4c2c-9941-e6fa858b3999" xsi:nil="true"/>
    <Objava xmlns="fef81378-7155-4c2c-9941-e6fa858b3999">da</Objava>
    <g12d40ae8351464aa2729d58baf0e9e2 xmlns="fef81378-7155-4c2c-9941-e6fa858b3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kakovosti poslovanja</TermName>
          <TermId xmlns="http://schemas.microsoft.com/office/infopath/2007/PartnerControls">ea1f8336-467b-4f99-84c7-08fe85876e4e</TermId>
        </TermInfo>
      </Terms>
    </g12d40ae8351464aa2729d58baf0e9e2>
    <TaxCatchAll xmlns="8df548e2-49b0-4167-80ee-6fc57c1705da">
      <Value>16</Value>
      <Value>15</Value>
      <Value>14</Value>
      <Value>13</Value>
      <Value>12</Value>
      <Value>11</Value>
      <Value>18</Value>
      <Value>20</Value>
      <Value>19</Value>
      <Value>1</Value>
      <Value>17</Value>
    </TaxCatchAl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0986C67-4605-4BFC-A441-E236DA86C7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f81378-7155-4c2c-9941-e6fa858b3999"/>
    <ds:schemaRef ds:uri="8df548e2-49b0-4167-80ee-6fc57c1705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39FF8D-6AC8-4274-8616-158011624C37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8df548e2-49b0-4167-80ee-6fc57c1705da"/>
    <ds:schemaRef ds:uri="http://purl.org/dc/elements/1.1/"/>
    <ds:schemaRef ds:uri="http://schemas.microsoft.com/office/infopath/2007/PartnerControls"/>
    <ds:schemaRef ds:uri="http://www.w3.org/XML/1998/namespace"/>
    <ds:schemaRef ds:uri="fef81378-7155-4c2c-9941-e6fa858b3999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742AC1-3CE6-4592-97FF-790338E89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6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470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3</cp:revision>
  <cp:lastPrinted>2020-10-02T09:39:00Z</cp:lastPrinted>
  <dcterms:created xsi:type="dcterms:W3CDTF">2021-02-11T14:19:00Z</dcterms:created>
  <dcterms:modified xsi:type="dcterms:W3CDTF">2021-02-11T15:06:00Z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0x010100E0F120ADD19EF549B7F6767E63B03536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</Properties>
</file>